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BA8" w:rsidRDefault="001B1BA8" w:rsidP="00075D84">
      <w:pPr>
        <w:pStyle w:val="NormalWeb"/>
        <w:widowControl w:val="0"/>
        <w:shd w:val="clear" w:color="auto" w:fill="FFFFFF"/>
        <w:spacing w:before="0" w:beforeAutospacing="0" w:after="0" w:afterAutospacing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1B1BA8" w:rsidRDefault="001B1BA8" w:rsidP="00075D84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ЕЙСКОГО ГОРОДСКОГО ПОСЕЛЕНИЯ </w:t>
      </w:r>
    </w:p>
    <w:p w:rsidR="001B1BA8" w:rsidRDefault="001B1BA8" w:rsidP="00075D84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ЕЙСКОГО РАЙОНА</w:t>
      </w:r>
    </w:p>
    <w:p w:rsidR="001B1BA8" w:rsidRDefault="001B1BA8" w:rsidP="00075D84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1BA8" w:rsidRDefault="001B1BA8" w:rsidP="00075D84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1B1BA8" w:rsidRDefault="001B1BA8" w:rsidP="00075D84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B1BA8" w:rsidRDefault="001B1BA8" w:rsidP="00D67A2B">
      <w:pPr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муниципальном дорожном фонде Ейского городского поселения Ейского района </w:t>
      </w:r>
    </w:p>
    <w:p w:rsidR="001B1BA8" w:rsidRDefault="001B1BA8" w:rsidP="00075D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B1BA8" w:rsidRDefault="001B1BA8" w:rsidP="00D6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№ 131-ФЗ "Об общих принципах организации местного самоуправления в Российской Федерации", Уставом Ейского городского поселения Ейского района Совет Ейского городского поселения Ейского района  р е ш и л:</w:t>
      </w:r>
    </w:p>
    <w:p w:rsidR="001B1BA8" w:rsidRDefault="001B1BA8" w:rsidP="00D67A2B">
      <w:pPr>
        <w:pStyle w:val="NormalWeb"/>
        <w:widowControl w:val="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 Создать муниципальный дорожный фонд Ейского городского поселе-ния Ейского района.</w:t>
      </w:r>
    </w:p>
    <w:p w:rsidR="001B1BA8" w:rsidRDefault="001B1BA8" w:rsidP="00D6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Порядок формирования и использования бюджетных ассигнований муниципального дорожного фонда Ейского городского поселе-ния Ейского района согласно приложению.</w:t>
      </w:r>
    </w:p>
    <w:bookmarkEnd w:id="0"/>
    <w:p w:rsidR="001B1BA8" w:rsidRDefault="001B1BA8" w:rsidP="00D6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со дня его опубликования в газете "Приазовские степи", но не ранее 1 января 2014 года.</w:t>
      </w:r>
    </w:p>
    <w:p w:rsidR="001B1BA8" w:rsidRPr="0084149C" w:rsidRDefault="001B1BA8" w:rsidP="00075D84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756"/>
        <w:gridCol w:w="2729"/>
        <w:gridCol w:w="3256"/>
      </w:tblGrid>
      <w:tr w:rsidR="001B1BA8" w:rsidRPr="0084149C" w:rsidTr="005F44FE">
        <w:tc>
          <w:tcPr>
            <w:tcW w:w="3756" w:type="dxa"/>
          </w:tcPr>
          <w:p w:rsidR="001B1BA8" w:rsidRPr="005F44FE" w:rsidRDefault="001B1BA8" w:rsidP="003B5C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44FE">
              <w:rPr>
                <w:rFonts w:ascii="Times New Roman" w:hAnsi="Times New Roman" w:cs="Times New Roman"/>
                <w:sz w:val="28"/>
                <w:szCs w:val="28"/>
              </w:rPr>
              <w:t xml:space="preserve">Глава Ейского городского поселения Ейского района </w:t>
            </w:r>
          </w:p>
        </w:tc>
        <w:tc>
          <w:tcPr>
            <w:tcW w:w="2729" w:type="dxa"/>
          </w:tcPr>
          <w:p w:rsidR="001B1BA8" w:rsidRPr="005F44FE" w:rsidRDefault="001B1BA8" w:rsidP="003B5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</w:tcPr>
          <w:p w:rsidR="001B1BA8" w:rsidRPr="005F44FE" w:rsidRDefault="001B1BA8" w:rsidP="003B5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BA8" w:rsidRPr="005F44FE" w:rsidRDefault="001B1BA8" w:rsidP="005F44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F44FE">
              <w:rPr>
                <w:rFonts w:ascii="Times New Roman" w:hAnsi="Times New Roman" w:cs="Times New Roman"/>
                <w:sz w:val="28"/>
                <w:szCs w:val="28"/>
              </w:rPr>
              <w:t>В.В.Кульков</w:t>
            </w:r>
          </w:p>
        </w:tc>
      </w:tr>
    </w:tbl>
    <w:p w:rsidR="001B1BA8" w:rsidRPr="0084149C" w:rsidRDefault="001B1BA8" w:rsidP="0084149C">
      <w:pPr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4608"/>
        <w:gridCol w:w="1886"/>
        <w:gridCol w:w="3247"/>
      </w:tblGrid>
      <w:tr w:rsidR="001B1BA8" w:rsidRPr="0084149C" w:rsidTr="005F44FE">
        <w:trPr>
          <w:trHeight w:val="781"/>
        </w:trPr>
        <w:tc>
          <w:tcPr>
            <w:tcW w:w="4608" w:type="dxa"/>
          </w:tcPr>
          <w:p w:rsidR="001B1BA8" w:rsidRPr="005F44FE" w:rsidRDefault="001B1BA8" w:rsidP="003B5C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44FE">
              <w:rPr>
                <w:rFonts w:ascii="Times New Roman" w:hAnsi="Times New Roman" w:cs="Times New Roman"/>
                <w:sz w:val="28"/>
                <w:szCs w:val="28"/>
              </w:rPr>
              <w:t>Председатель  Совета Ейского городского поселения Ейского района</w:t>
            </w:r>
          </w:p>
        </w:tc>
        <w:tc>
          <w:tcPr>
            <w:tcW w:w="1886" w:type="dxa"/>
          </w:tcPr>
          <w:p w:rsidR="001B1BA8" w:rsidRPr="005F44FE" w:rsidRDefault="001B1BA8" w:rsidP="003B5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1B1BA8" w:rsidRPr="005F44FE" w:rsidRDefault="001B1BA8" w:rsidP="003B5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BA8" w:rsidRPr="005F44FE" w:rsidRDefault="001B1BA8" w:rsidP="005F44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BA8" w:rsidRPr="005F44FE" w:rsidRDefault="001B1BA8" w:rsidP="005F44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F44FE">
              <w:rPr>
                <w:rFonts w:ascii="Times New Roman" w:hAnsi="Times New Roman" w:cs="Times New Roman"/>
                <w:sz w:val="28"/>
                <w:szCs w:val="28"/>
              </w:rPr>
              <w:t>О.М.Вяткин</w:t>
            </w:r>
          </w:p>
        </w:tc>
      </w:tr>
    </w:tbl>
    <w:p w:rsidR="001B1BA8" w:rsidRDefault="001B1BA8" w:rsidP="00075D84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sectPr w:rsidR="001B1BA8" w:rsidSect="00763F73">
      <w:headerReference w:type="even" r:id="rId6"/>
      <w:headerReference w:type="default" r:id="rId7"/>
      <w:pgSz w:w="11906" w:h="16838"/>
      <w:pgMar w:top="567" w:right="68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BA8" w:rsidRDefault="001B1BA8" w:rsidP="00035911">
      <w:r>
        <w:separator/>
      </w:r>
    </w:p>
  </w:endnote>
  <w:endnote w:type="continuationSeparator" w:id="1">
    <w:p w:rsidR="001B1BA8" w:rsidRDefault="001B1BA8" w:rsidP="00035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BA8" w:rsidRDefault="001B1BA8" w:rsidP="00035911">
      <w:r>
        <w:separator/>
      </w:r>
    </w:p>
  </w:footnote>
  <w:footnote w:type="continuationSeparator" w:id="1">
    <w:p w:rsidR="001B1BA8" w:rsidRDefault="001B1BA8" w:rsidP="000359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BA8" w:rsidRDefault="001B1BA8" w:rsidP="006034EF">
    <w:pPr>
      <w:pStyle w:val="Head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1B1BA8" w:rsidRDefault="001B1B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BA8" w:rsidRDefault="001B1BA8" w:rsidP="006034EF">
    <w:pPr>
      <w:pStyle w:val="Head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5</w:t>
    </w:r>
    <w:r>
      <w:rPr>
        <w:rStyle w:val="PageNumber"/>
        <w:rFonts w:cs="Arial"/>
      </w:rPr>
      <w:fldChar w:fldCharType="end"/>
    </w:r>
  </w:p>
  <w:p w:rsidR="001B1BA8" w:rsidRDefault="001B1BA8">
    <w:pPr>
      <w:pStyle w:val="Header"/>
      <w:jc w:val="center"/>
    </w:pPr>
  </w:p>
  <w:p w:rsidR="001B1BA8" w:rsidRDefault="001B1BA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2F6D"/>
    <w:rsid w:val="00035911"/>
    <w:rsid w:val="00052F6D"/>
    <w:rsid w:val="00075D84"/>
    <w:rsid w:val="00083AD6"/>
    <w:rsid w:val="000A4E1E"/>
    <w:rsid w:val="000E2505"/>
    <w:rsid w:val="001B1BA8"/>
    <w:rsid w:val="001E65C5"/>
    <w:rsid w:val="002E1312"/>
    <w:rsid w:val="00301A33"/>
    <w:rsid w:val="00320E06"/>
    <w:rsid w:val="003B5C48"/>
    <w:rsid w:val="003D1978"/>
    <w:rsid w:val="003F5053"/>
    <w:rsid w:val="00486F28"/>
    <w:rsid w:val="00497E41"/>
    <w:rsid w:val="004D7833"/>
    <w:rsid w:val="00543094"/>
    <w:rsid w:val="00577B25"/>
    <w:rsid w:val="005F44FE"/>
    <w:rsid w:val="006034EF"/>
    <w:rsid w:val="00651547"/>
    <w:rsid w:val="00753127"/>
    <w:rsid w:val="00763F73"/>
    <w:rsid w:val="007D5517"/>
    <w:rsid w:val="007F405B"/>
    <w:rsid w:val="0084149C"/>
    <w:rsid w:val="00866A38"/>
    <w:rsid w:val="00905752"/>
    <w:rsid w:val="00920A6B"/>
    <w:rsid w:val="00974BE0"/>
    <w:rsid w:val="009D5FAB"/>
    <w:rsid w:val="009E488F"/>
    <w:rsid w:val="009E58DA"/>
    <w:rsid w:val="00A46D2A"/>
    <w:rsid w:val="00A619C1"/>
    <w:rsid w:val="00AB3133"/>
    <w:rsid w:val="00AC040D"/>
    <w:rsid w:val="00C268A7"/>
    <w:rsid w:val="00CB6F25"/>
    <w:rsid w:val="00CF0526"/>
    <w:rsid w:val="00D0587F"/>
    <w:rsid w:val="00D26E38"/>
    <w:rsid w:val="00D67A2B"/>
    <w:rsid w:val="00D94DD2"/>
    <w:rsid w:val="00E46F0C"/>
    <w:rsid w:val="00E662A9"/>
    <w:rsid w:val="00ED162D"/>
    <w:rsid w:val="00F53F5F"/>
    <w:rsid w:val="00F66121"/>
    <w:rsid w:val="00FC11A0"/>
    <w:rsid w:val="00F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D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075D8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075D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">
    <w:name w:val="Цветовое выделение"/>
    <w:uiPriority w:val="99"/>
    <w:rsid w:val="00075D84"/>
    <w:rPr>
      <w:b/>
      <w:color w:val="26282F"/>
      <w:sz w:val="26"/>
    </w:rPr>
  </w:style>
  <w:style w:type="character" w:customStyle="1" w:styleId="a0">
    <w:name w:val="Гипертекстовая ссылка"/>
    <w:uiPriority w:val="99"/>
    <w:rsid w:val="00075D84"/>
    <w:rPr>
      <w:rFonts w:ascii="Times New Roman" w:hAnsi="Times New Roman"/>
      <w:color w:val="106BBE"/>
      <w:sz w:val="26"/>
    </w:rPr>
  </w:style>
  <w:style w:type="paragraph" w:styleId="Header">
    <w:name w:val="header"/>
    <w:basedOn w:val="Normal"/>
    <w:link w:val="HeaderChar"/>
    <w:uiPriority w:val="99"/>
    <w:rsid w:val="0003591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35911"/>
    <w:rPr>
      <w:rFonts w:ascii="Arial" w:hAnsi="Arial" w:cs="Arial"/>
      <w:sz w:val="26"/>
      <w:szCs w:val="26"/>
      <w:lang w:eastAsia="ru-RU"/>
    </w:rPr>
  </w:style>
  <w:style w:type="paragraph" w:styleId="Footer">
    <w:name w:val="footer"/>
    <w:basedOn w:val="Normal"/>
    <w:link w:val="FooterChar"/>
    <w:uiPriority w:val="99"/>
    <w:rsid w:val="0003591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35911"/>
    <w:rPr>
      <w:rFonts w:ascii="Arial" w:hAnsi="Arial" w:cs="Arial"/>
      <w:sz w:val="26"/>
      <w:szCs w:val="26"/>
      <w:lang w:eastAsia="ru-RU"/>
    </w:rPr>
  </w:style>
  <w:style w:type="table" w:styleId="TableGrid">
    <w:name w:val="Table Grid"/>
    <w:basedOn w:val="TableNormal"/>
    <w:uiPriority w:val="99"/>
    <w:locked/>
    <w:rsid w:val="0084149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"/>
    <w:basedOn w:val="Normal"/>
    <w:uiPriority w:val="99"/>
    <w:rsid w:val="00C268A7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styleId="BlockText">
    <w:name w:val="Block Text"/>
    <w:basedOn w:val="Normal"/>
    <w:uiPriority w:val="99"/>
    <w:rsid w:val="00C268A7"/>
    <w:pPr>
      <w:widowControl/>
      <w:tabs>
        <w:tab w:val="left" w:pos="-1276"/>
      </w:tabs>
      <w:suppressAutoHyphens/>
      <w:autoSpaceDE/>
      <w:autoSpaceDN/>
      <w:adjustRightInd/>
      <w:ind w:left="4900" w:right="-22"/>
      <w:jc w:val="both"/>
    </w:pPr>
    <w:rPr>
      <w:rFonts w:ascii="Times New Roman" w:eastAsia="Calibri" w:hAnsi="Times New Roman" w:cs="Courier New"/>
      <w:sz w:val="28"/>
      <w:szCs w:val="24"/>
      <w:lang w:eastAsia="ar-SA"/>
    </w:rPr>
  </w:style>
  <w:style w:type="character" w:styleId="PageNumber">
    <w:name w:val="page number"/>
    <w:basedOn w:val="DefaultParagraphFont"/>
    <w:uiPriority w:val="99"/>
    <w:rsid w:val="00C268A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143</Words>
  <Characters>820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User28</dc:creator>
  <cp:keywords/>
  <dc:description/>
  <cp:lastModifiedBy>Елена</cp:lastModifiedBy>
  <cp:revision>11</cp:revision>
  <cp:lastPrinted>2013-11-15T06:28:00Z</cp:lastPrinted>
  <dcterms:created xsi:type="dcterms:W3CDTF">2013-09-24T11:19:00Z</dcterms:created>
  <dcterms:modified xsi:type="dcterms:W3CDTF">2013-11-19T05:27:00Z</dcterms:modified>
</cp:coreProperties>
</file>